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C773" w14:textId="6B09CC42" w:rsidR="009F6073" w:rsidRDefault="009F6073" w:rsidP="009F6073">
      <w:pPr>
        <w:pStyle w:val="NoSpacing"/>
      </w:pPr>
      <w:r>
        <w:rPr>
          <w:u w:val="single"/>
        </w:rPr>
        <w:t>Simon AMYAT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d.ca.1467)</w:t>
      </w:r>
    </w:p>
    <w:p w14:paraId="55C75ED1" w14:textId="77777777" w:rsidR="009F6073" w:rsidRDefault="009F6073" w:rsidP="009F6073">
      <w:pPr>
        <w:pStyle w:val="NoSpacing"/>
      </w:pPr>
    </w:p>
    <w:p w14:paraId="5C8D622C" w14:textId="77777777" w:rsidR="009F6073" w:rsidRDefault="009F6073" w:rsidP="009F6073">
      <w:pPr>
        <w:pStyle w:val="NoSpacing"/>
      </w:pPr>
    </w:p>
    <w:p w14:paraId="36FC218E" w14:textId="77777777" w:rsidR="009F6073" w:rsidRDefault="009F6073" w:rsidP="009F6073">
      <w:pPr>
        <w:pStyle w:val="NoSpacing"/>
      </w:pPr>
      <w:r>
        <w:t>24 Apr.1443</w:t>
      </w:r>
      <w:r>
        <w:tab/>
        <w:t xml:space="preserve">Roger </w:t>
      </w:r>
      <w:proofErr w:type="spellStart"/>
      <w:r>
        <w:t>Bulney</w:t>
      </w:r>
      <w:proofErr w:type="spellEnd"/>
      <w:r>
        <w:t xml:space="preserve"> of Long </w:t>
      </w:r>
      <w:proofErr w:type="spellStart"/>
      <w:r>
        <w:t>Melford</w:t>
      </w:r>
      <w:proofErr w:type="spellEnd"/>
      <w:r>
        <w:t xml:space="preserve">, Suffolk(q.v.), appointed him as an </w:t>
      </w:r>
    </w:p>
    <w:p w14:paraId="01A009D3" w14:textId="71EDDDDC" w:rsidR="009F6073" w:rsidRDefault="009F6073" w:rsidP="009F6073">
      <w:pPr>
        <w:pStyle w:val="NoSpacing"/>
      </w:pPr>
      <w:r>
        <w:tab/>
      </w:r>
      <w:r>
        <w:tab/>
        <w:t xml:space="preserve">executor of his Will.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p.74)</w:t>
      </w:r>
    </w:p>
    <w:p w14:paraId="4D6531B0" w14:textId="704E56A9" w:rsidR="009F6073" w:rsidRDefault="009F6073" w:rsidP="009F6073">
      <w:pPr>
        <w:pStyle w:val="NoSpacing"/>
      </w:pPr>
      <w:r>
        <w:tab/>
        <w:t>1467</w:t>
      </w:r>
      <w:r>
        <w:tab/>
        <w:t>His Will was proved.  (ibid.)</w:t>
      </w:r>
      <w:bookmarkStart w:id="0" w:name="_GoBack"/>
      <w:bookmarkEnd w:id="0"/>
    </w:p>
    <w:p w14:paraId="73A590D5" w14:textId="77777777" w:rsidR="009F6073" w:rsidRDefault="009F6073" w:rsidP="009F6073">
      <w:pPr>
        <w:pStyle w:val="NoSpacing"/>
      </w:pPr>
    </w:p>
    <w:p w14:paraId="31B22987" w14:textId="77777777" w:rsidR="009F6073" w:rsidRDefault="009F6073" w:rsidP="009F6073">
      <w:pPr>
        <w:pStyle w:val="NoSpacing"/>
      </w:pPr>
    </w:p>
    <w:p w14:paraId="1AEFDF83" w14:textId="77777777" w:rsidR="009F6073" w:rsidRPr="00B81EBA" w:rsidRDefault="009F6073" w:rsidP="009F6073">
      <w:pPr>
        <w:pStyle w:val="NoSpacing"/>
      </w:pPr>
      <w:r>
        <w:t>9 February 2018</w:t>
      </w:r>
    </w:p>
    <w:p w14:paraId="631CAEF8" w14:textId="7B1020B5" w:rsidR="006B2F86" w:rsidRPr="009F6073" w:rsidRDefault="009F6073" w:rsidP="00E71FC3">
      <w:pPr>
        <w:pStyle w:val="NoSpacing"/>
      </w:pPr>
    </w:p>
    <w:sectPr w:rsidR="006B2F86" w:rsidRPr="009F60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7318F" w14:textId="77777777" w:rsidR="009F6073" w:rsidRDefault="009F6073" w:rsidP="00E71FC3">
      <w:pPr>
        <w:spacing w:after="0" w:line="240" w:lineRule="auto"/>
      </w:pPr>
      <w:r>
        <w:separator/>
      </w:r>
    </w:p>
  </w:endnote>
  <w:endnote w:type="continuationSeparator" w:id="0">
    <w:p w14:paraId="0BA8CDF5" w14:textId="77777777" w:rsidR="009F6073" w:rsidRDefault="009F60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019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822DC" w14:textId="77777777" w:rsidR="009F6073" w:rsidRDefault="009F6073" w:rsidP="00E71FC3">
      <w:pPr>
        <w:spacing w:after="0" w:line="240" w:lineRule="auto"/>
      </w:pPr>
      <w:r>
        <w:separator/>
      </w:r>
    </w:p>
  </w:footnote>
  <w:footnote w:type="continuationSeparator" w:id="0">
    <w:p w14:paraId="73689C3F" w14:textId="77777777" w:rsidR="009F6073" w:rsidRDefault="009F60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073"/>
    <w:rsid w:val="001A7C09"/>
    <w:rsid w:val="00577BD5"/>
    <w:rsid w:val="00656CBA"/>
    <w:rsid w:val="006A1F77"/>
    <w:rsid w:val="00733BE7"/>
    <w:rsid w:val="009F607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7789F"/>
  <w15:chartTrackingRefBased/>
  <w15:docId w15:val="{D9EA64E6-DD21-4B8D-B22B-987D05AB8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2018-02-09T15:47:00Z</dcterms:created>
  <dcterms:modified xsi:type="dcterms:W3CDTF">2018-02-09T15:48:00Z</dcterms:modified>
</cp:coreProperties>
</file>